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8716D" w14:textId="77777777" w:rsidR="00FF6B32" w:rsidRPr="00690BA6" w:rsidRDefault="00FF6B32" w:rsidP="00FF6B3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David MARLBORGH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F643911" w14:textId="77777777" w:rsidR="00FF6B32" w:rsidRDefault="00FF6B32" w:rsidP="00FF6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32EE0C2E" w14:textId="77777777" w:rsidR="00FF6B32" w:rsidRDefault="00FF6B32" w:rsidP="00FF6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613BB" w14:textId="77777777" w:rsidR="00FF6B32" w:rsidRDefault="00FF6B32" w:rsidP="00FF6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3FD0AB" w14:textId="77777777" w:rsidR="00FF6B32" w:rsidRDefault="00FF6B32" w:rsidP="00FF6B3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4134DA9B" w14:textId="77777777" w:rsidR="00FF6B32" w:rsidRDefault="00FF6B32" w:rsidP="00FF6B3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3B345C6" w14:textId="77777777" w:rsidR="00FF6B32" w:rsidRDefault="00FF6B32" w:rsidP="00FF6B3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F889220" w14:textId="77777777" w:rsidR="00FF6B32" w:rsidRDefault="00FF6B32" w:rsidP="00FF6B3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55A9D42" w14:textId="77777777" w:rsidR="00FF6B32" w:rsidRDefault="00FF6B32" w:rsidP="00FF6B3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04FB955" w14:textId="77777777" w:rsidR="00FF6B32" w:rsidRDefault="00FF6B32" w:rsidP="00FF6B3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June 2021</w:t>
      </w:r>
    </w:p>
    <w:p w14:paraId="3826BC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4D51F" w14:textId="77777777" w:rsidR="00FF6B32" w:rsidRDefault="00FF6B32" w:rsidP="009139A6">
      <w:r>
        <w:separator/>
      </w:r>
    </w:p>
  </w:endnote>
  <w:endnote w:type="continuationSeparator" w:id="0">
    <w:p w14:paraId="3B049591" w14:textId="77777777" w:rsidR="00FF6B32" w:rsidRDefault="00FF6B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D1A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79E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66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61FF3" w14:textId="77777777" w:rsidR="00FF6B32" w:rsidRDefault="00FF6B32" w:rsidP="009139A6">
      <w:r>
        <w:separator/>
      </w:r>
    </w:p>
  </w:footnote>
  <w:footnote w:type="continuationSeparator" w:id="0">
    <w:p w14:paraId="385381E8" w14:textId="77777777" w:rsidR="00FF6B32" w:rsidRDefault="00FF6B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AE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A8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F4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B3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FE981"/>
  <w15:chartTrackingRefBased/>
  <w15:docId w15:val="{9421C74C-E934-416D-BE18-E25E6ABC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2021-07-03T19:48:00Z</dcterms:created>
  <dcterms:modified xsi:type="dcterms:W3CDTF">2021-07-03T19:49:00Z</dcterms:modified>
</cp:coreProperties>
</file>